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76F91" w14:textId="77777777" w:rsidR="001B6C37" w:rsidRDefault="001B6C37" w:rsidP="001B6C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THROWER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2D500736" w14:textId="77777777" w:rsidR="001B6C37" w:rsidRDefault="001B6C37" w:rsidP="001B6C37">
      <w:pPr>
        <w:pStyle w:val="NoSpacing"/>
        <w:rPr>
          <w:rFonts w:cs="Times New Roman"/>
          <w:szCs w:val="24"/>
        </w:rPr>
      </w:pPr>
    </w:p>
    <w:p w14:paraId="72316E11" w14:textId="77777777" w:rsidR="001B6C37" w:rsidRDefault="001B6C37" w:rsidP="001B6C37">
      <w:pPr>
        <w:pStyle w:val="NoSpacing"/>
        <w:rPr>
          <w:rFonts w:cs="Times New Roman"/>
          <w:szCs w:val="24"/>
        </w:rPr>
      </w:pPr>
    </w:p>
    <w:p w14:paraId="6D587F01" w14:textId="77777777" w:rsidR="001B6C37" w:rsidRDefault="001B6C37" w:rsidP="001B6C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1433</w:t>
      </w:r>
      <w:r>
        <w:rPr>
          <w:rFonts w:cs="Times New Roman"/>
          <w:szCs w:val="24"/>
        </w:rPr>
        <w:tab/>
        <w:t xml:space="preserve">He had a bequest in the Will of William </w:t>
      </w:r>
      <w:proofErr w:type="spellStart"/>
      <w:r>
        <w:rPr>
          <w:rFonts w:cs="Times New Roman"/>
          <w:szCs w:val="24"/>
        </w:rPr>
        <w:t>Pecoke</w:t>
      </w:r>
      <w:proofErr w:type="spellEnd"/>
      <w:r>
        <w:rPr>
          <w:rFonts w:cs="Times New Roman"/>
          <w:szCs w:val="24"/>
        </w:rPr>
        <w:t xml:space="preserve"> of Redbourn, Hertfordshire(q.v.).</w:t>
      </w:r>
    </w:p>
    <w:p w14:paraId="770D3AE0" w14:textId="77777777" w:rsidR="001B6C37" w:rsidRDefault="001B6C37" w:rsidP="001B6C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p.317)</w:t>
      </w:r>
    </w:p>
    <w:p w14:paraId="5198AAC5" w14:textId="77777777" w:rsidR="001B6C37" w:rsidRDefault="001B6C37" w:rsidP="001B6C37">
      <w:pPr>
        <w:pStyle w:val="NoSpacing"/>
        <w:rPr>
          <w:rFonts w:cs="Times New Roman"/>
          <w:szCs w:val="24"/>
        </w:rPr>
      </w:pPr>
    </w:p>
    <w:p w14:paraId="68DC2A18" w14:textId="77777777" w:rsidR="001B6C37" w:rsidRDefault="001B6C37" w:rsidP="001B6C37">
      <w:pPr>
        <w:pStyle w:val="NoSpacing"/>
        <w:rPr>
          <w:rFonts w:cs="Times New Roman"/>
          <w:szCs w:val="24"/>
        </w:rPr>
      </w:pPr>
    </w:p>
    <w:p w14:paraId="6147D573" w14:textId="77777777" w:rsidR="001B6C37" w:rsidRDefault="001B6C37" w:rsidP="001B6C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March 2023</w:t>
      </w:r>
    </w:p>
    <w:p w14:paraId="4294CAA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001D6" w14:textId="77777777" w:rsidR="001B6C37" w:rsidRDefault="001B6C37" w:rsidP="009139A6">
      <w:r>
        <w:separator/>
      </w:r>
    </w:p>
  </w:endnote>
  <w:endnote w:type="continuationSeparator" w:id="0">
    <w:p w14:paraId="05B5FF01" w14:textId="77777777" w:rsidR="001B6C37" w:rsidRDefault="001B6C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5F9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5012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7E5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EB2F1" w14:textId="77777777" w:rsidR="001B6C37" w:rsidRDefault="001B6C37" w:rsidP="009139A6">
      <w:r>
        <w:separator/>
      </w:r>
    </w:p>
  </w:footnote>
  <w:footnote w:type="continuationSeparator" w:id="0">
    <w:p w14:paraId="5A07386F" w14:textId="77777777" w:rsidR="001B6C37" w:rsidRDefault="001B6C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B63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8D08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B53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C37"/>
    <w:rsid w:val="000666E0"/>
    <w:rsid w:val="001B6C37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D1A39"/>
  <w15:chartTrackingRefBased/>
  <w15:docId w15:val="{83314263-CA67-46BB-B999-4FCDE58DF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2023-03-18T17:36:00Z</dcterms:created>
  <dcterms:modified xsi:type="dcterms:W3CDTF">2023-03-18T17:37:00Z</dcterms:modified>
</cp:coreProperties>
</file>